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22/27-5276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Попівчаку Петру Михайловичудля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Лісова, 14, с. Зелений Гай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Попівчаку Петру Михайловичудля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Лісова, 14,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Попівчаку Петру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0,0756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4620984900:07:007:0026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Лісова, 14,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Попівчаку Петру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0,0756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4620984900:07:007:0026для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Лісова, 14,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Попівчаку Петру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22/27-5277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Яблонській Ганні Андріївнідля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Лісова, 13, с. Зелений Гай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Яблонській Ганні Андріївнідля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Лісова, 13,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Яблонській Ганні Андріївні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4620984900:07:008:0014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Лісова, 13,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Яблонській Ганні Андріївні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4620984900:07:008:0014для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Лісова, 13,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Яблонській Ганні Андріївні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22/27-5278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Попівчаку Михайлу Петровичудля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Загородня, 25, с. Зелений Гай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Попівчаку Михайлу Петровичудля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Загородня, 25,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Попівчаку Михайлу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0,1900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4620984900:07:008:0015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Загородня, 25,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Попівчаку Михайлу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0,1900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4620984900:07:008:0015для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Загородня, 25,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Попівчаку Михайлу Петровичу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AC4A4B">
          <w:pgSz w:w="11906" w:h="16838"/>
          <w:pgMar w:top="510" w:right="850" w:bottom="284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22/27-5279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Гуль Роману Стефановичудля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Сонячна, 29, с. Галичани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Гуль Роману Стефановичудля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Сонячна, 29,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Гуль Роману Стефановичу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0,1059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4620981800:07:007:0032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Сонячна, 29,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Гуль Роману Стефановичу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0,1059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4620981800:07:007:0032для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Сонячна, 29,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Гуль Роману Стефановичу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22/27-5280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Мидлику Ігорю Олексійовичудля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Черлянська, 99, с. Черлянське Передмістя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Мидлику Ігорю Олексійовичудля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Черлянська, 99, с. Черлянське Передмістя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Лех І.Р.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Мидлику Ігорю Олексійовичу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0,0969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4620988000:06:004:0067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Черлянська, 99, с. Черлянське Передмістя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Мидлику Ігорю Олексійовичу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0,0969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4620988000:06:004:0067для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Черлянська, 99, с. Черлянське Передмістя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Мидлику Ігорю Олексійовичу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22/27-5281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Соловій Надії Миколаївнідля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 Заставська, 296 а, 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Соловій Надії Миколаївнідля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Заставська, 296 а,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Соловій Надії Миколаївні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4620910100:29:027:0044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Заставська, 296 а,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Соловій Надії Миколаївні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4620910100:29:027:0044для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Заставська, 296 а,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Соловій Надії Миколаївні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22/27-5282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Шепті Мирославі Мирославівнідля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 Львівська, 545, 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Шепті Мирославі Мирославівнідля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Львівська, 545,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Лех І.Р.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Шепті Мирославі Мирославівні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4620910100:29:021:0088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Львівська, 545,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Шепті Мирославі Мирославівні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0,1000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4620910100:29:021:0088для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Львівська, 545,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Шепті Мирославі Мирославівні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22/27-5283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Дашкевич Ользі Михайлівнідля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 Верхня, 126, с. Добряни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Дашкевич Ользі Михайлівнідля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Верхня, 126,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Дашкевич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0,0480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4620983000:27:008:0104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Верхня, 126,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Дашкевич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0,0480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4620983000:27:008:0104для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Верхня, 126,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Дашкевич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22/27-5284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Майхеру Івану Євстаховичудля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 Зелена, 52, с. Угри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Майхеру Івану Євстаховичудля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Зелена, 52, с. Угри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Майхеру Івану Євстаховичу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4620988000:21:008:0079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Зелена, 52, с. Угри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Майхеру Івану Євстаховичу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4620988000:21:008:0079для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 Зелена, 52, с. Угри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Майхеру Івану Євстаховичу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22/27-5285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Блащак Богдані Степанівнідля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Т. Шевченка, 215, с. Керниця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Блащак Богдані Степанівнідля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Т. Шевченка, 215, с. Керниця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Блащак Богдані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0,0683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4620983900:25:005:0126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Т. Шевченка, 215, с. Керниця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Блащак Богдані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0,0683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4620983900:25:005:0126для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Т. Шевченка, 215, с. Керниця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Блащак Богдані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22/27-5286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Кутній Світлані Михайлівнідля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Б. Хмельницького, 3, с. Братковичі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Кутній Світлані Михайлівнідля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Б. Хмельницького, 3, с. Братковичі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Кутній Світлані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0,1400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4620981000:14:002:0118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Б. Хмельницького, 3, с. Братковичі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Кутній Світлані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0,1400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4620981000:14:002:0118для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Б. Хмельницького, 3, с. Братковичі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Кутній Світлані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22/27-5287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Яремечко Ользі Василівнідля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Нижнє Твердопілля,26, с. Речичани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Яремечко Ользі Василівнідля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Нижнє Твердопілля,26,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Яремечко Ользі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4620987200:15:004:0044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Нижнє Твердопілля,26,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Яремечко Ользі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4620987200:15:004:0044для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Нижнє Твердопілля,26,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Яремечко Ользі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22/27-5288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Цигиль Катерині Тарасівнідля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Побережна,85, с. Градівка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Цигиль Катерині Тарасівнідля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Побережна,85,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Цигиль Катерині Тарасівні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4620982200:12:015:0008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Побережна,85,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Цигиль Катерині Тарасівні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4620982200:12:015:0008для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Побережна,85,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Цигиль Катерині Тарасівні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22/27-5289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Ключник Марії Михайлівнідля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Побережна, 20, с. Градівка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Ключник Марії Михайлівнідля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Побережна, 20,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ТзОВ "Гео-Транс"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Ключник Марії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0,2446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4620982200:12:006:0109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Побережна, 20,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Ключник Марії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0,2446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4620982200:12:006:0109для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Побережна, 20,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Ключник Марії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22/27-5290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Андрусишин Ользі Антонівнідля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Верхня, 42а, с. Добряни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Андрусишин Ользі Антонівнідля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Верхня, 42а,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Андрусишин Ользі Антонівні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4620983000:27:008:0100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Верхня, 42а,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Андрусишин Ользі Антонівні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4620983000:27:008:0100для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Верхня, 42а,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Андрусишин Ользі Антонівні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22/27-5291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Бадан Галині Володимирівнідля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Головідка, 15, с. Дубаневичі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Бадан Галині Володимирівнідля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Головідка, 15, с. Дубаневичі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Бадан Галині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0,2269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4620983400:01:004:0057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Головідка, 15, с. Дубаневичі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Бадан Галині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0,2269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4620983400:01:004:0057для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Головідка, 15, с. Дубаневичі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Бадан Галині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22/27-5292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Лупак Ігорю Григоровичудля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Вишнева, 98, с. Тучапи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Лупак Ігорю Григоровичудля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Вишнева, 98, с. Тучапи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Виноградова Н.Р.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Лупак Ігорю Григоровичу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4620989100:17:005:0050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Вишнева, 98, с. Тучапи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Лупак Ігорю Григоровичу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4620989100:17:005:0050для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Вишнева, 98, с. Тучапи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Лупак Ігорю Григоровичу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22/27-5293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Пилипяку Петру Семеновичудля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Гайова, 27, с. Зелений Гай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Пилипяку Петру Семеновичудля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Гайова, 27,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Пилипяку Петру Семеновичу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0,1173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4620984900:07:006:0021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Гайова, 27,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Пилипяку Петру Семеновичу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0,1173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4620984900:07:006:0021для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Гайова, 27, с. Зелений Гай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Пилипяку Петру Семеновичу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22/27-5294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Самець Олександрі Володимирівнідля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Шевченка, 379, с. Родатичі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Самець Олександрі Володимирівнідля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Шевченка, 379, с. Родатичі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Маліцький А.Ю.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Самець Олександрі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0,1996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4620987600:34:010:0099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Шевченка, 379, с. Родатичі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Самець Олександрі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0,1996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4620987600:34:010:0099для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Шевченка, 379, с. Родатичі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Самець Олександрі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AC4A4B">
          <w:pgSz w:w="11906" w:h="16838"/>
          <w:pgMar w:top="510" w:right="850" w:bottom="142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22/27-5295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Смілці Дані Михайлівнідля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Комарнівська, 12, м. Городок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Смілці Дані Михайлівнідля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Комарнівська, 12,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Смілці Дані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0,0714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4620910100:29:002:0176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Комарнівська, 12,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Смілці Дані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0,0714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4620910100:29:002:0176для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Комарнівська, 12,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Смілці Дані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22/27-5296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Бас Ользі Михайлівнідля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Л. Українки,9, с. Мшана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Бас Ользі Михайлівнідля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Л. Українки,9, с. Мшана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Бас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0,0818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4620985600:12:013:0120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Л. Українки,9, с. Мшана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Бас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0,0818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4620985600:12:013:0120для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Л. Українки,9, с. Мшана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Бас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22/27-5297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Сиско Галині Петрівнідля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Шевченка, 12, с. Градівка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Сиско Галині Петрівнідля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Шевченка, 12,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ТзОВ "Гео-Транс"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Сиско Галині Петрівні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4620982200:12:004:0033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Шевченка, 12,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Сиско Галині Петрівні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4620982200:12:004:0033для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Шевченка, 12,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Сиско Галині Петрівні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22/27-5298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Шевчик Наталія Іванівнадля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Верхня, 4, с. Галичани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Шевчик Наталія Іванівнадля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Верхня, 4,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Шевчик Наталія Іванівна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0,1204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4620981800:07:002:0040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Верхня, 4,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Шевчик Наталія Іванівна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0,1204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4620981800:07:002:0040для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Верхня, 4,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Шевчик Наталія Іванівна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22/27-5299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Лозинській Надії Олексіївнідля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Шевченка, 337, с. Родатичі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Лозинській Надії Олексіївнідля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Шевченка, 337, с. Родатичі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Лех І.Р.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Лозинській Надії Олексіївні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0,1584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4620987600:34:010:0098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Шевченка, 337, с. Родатичі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Лозинській Надії Олексіївні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0,1584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4620987600:34:010:0098для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Шевченка, 337, с. Родатичі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Лозинській Надії Олексіївні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22/27-5300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Лоїк Софії Іванівнідля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Головна, 48, с. Градівка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Лоїк Софії Іванівнідля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Головна, 48,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Лоїк Софії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4620982200:12:009:0078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Головна, 48,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Лоїк Софії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4620982200:12:009:0078для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Головна, 48, с. Градівка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Лоїк Софії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22/27-5301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Романович Івану Йосиповичудля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Лугова, 20, с. Милятин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Романович Івану Йосиповичудля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Лугова, 20, с. Милятин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Лех І.Р.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Романович Івану Йосиповичу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4620983000:10:004:0005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Лугова, 20, с. Милятин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Романович Івану Йосиповичу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4620983000:10:004:0005для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Лугова, 20, с. Милятин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Романович Івану Йосиповичу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22/27-5302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Будзині Ользі Михайлівнідля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Лесі Українки, 31, с. Городок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Будзині Ользі Михайлівнідля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Лесі Українки, 31, с.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Лех І.Р.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Будзині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0,0706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4620910100:29:002:0178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Лесі Українки, 31, с.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Будзині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0,0706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4620910100:29:002:0178для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Лесі Українки, 31, с.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Будзині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22/27-5303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Сайовському Володимиру  Юрійовичудля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Заставська, 236, м. Городок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Сайовському Володимиру  Юрійовичудля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Заставська, 236,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Сайовському Володимиру  Юрійовичу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0,0549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4620981800:14:002:0014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Заставська, 236,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Сайовському Володимиру  Юрійовичу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0,0549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4620981800:14:002:0014для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Заставська, 236,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Сайовському Володимиру  Юрійовичу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AC4A4B">
          <w:pgSz w:w="11906" w:h="16838"/>
          <w:pgMar w:top="510" w:right="850" w:bottom="142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22/27-5304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Саїк Михайлу Андрійовичудля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Вербицького, 36, с. Черлянське Передмістя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Саїк Михайлу Андрійовичудля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Вербицького, 36, с. Черлянське Передмістя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Саїк Михайлу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0,0823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4620988000:06:003:0079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Вербицького, 36, с. Черлянське Передмістя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Саїк Михайлу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0,0823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4620988000:06:003:0079для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Вербицького, 36, с. Черлянське Передмістя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Саїк Михайлу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22/27-5305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Божик Марії Іванівнідля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Центральна, 31, с. Речичани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Божик Марії Іванівнідля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Центральна, 31,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Лех І.Р.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Божик Марії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4620987200:15:009:0072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Центральна, 31,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Божик Марії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4620987200:15:009:0072для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Центральна, 31,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Божик Марії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22/27-5306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Сенюк Володимирі Степанівнідля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Зелена, 68а, с. Вовчухи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Сенюк Володимирі Степанівнідля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Зелена, 68а, с. Вовчухи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Сенюк Володимирі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4620983300:21:005:0129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Зелена, 68а, с. Вовчухи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Сенюк Володимирі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4620983300:21:005:0129для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Зелена, 68а, с. Вовчухи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Сенюк Володимирі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22/27-5307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Грисьо Ользі Михайлівнідля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Сонячна, 2, с. Долиняни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Грисьо Ользі Михайлівнідля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Сонячна, 2, с. Долиняни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Грисьо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0,1799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4620983300:22:003:0103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Сонячна, 2, с. Долиняни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Грисьо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0,1799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4620983300:22:003:0103для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Сонячна, 2, с. Долиняни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Грисьо Ользі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22/27-5308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Тиравській Любі Степанівнідля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Соннячна,8, с. Шоломиничі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Тиравській Любі Степанівнідля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Соннячна,8, с. Шоломиничі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Виноградова Наталія Романівна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Тиравській Любі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4620989000:12:011:0017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Соннячна,8, с. Шоломиничі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Тиравській Любі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4620989000:12:011:0017для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Соннячна,8, с. Шоломиничі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Тиравській Любі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4E1982" w:rsidRDefault="00AC4A4B" w:rsidP="004E1982">
      <w:pPr>
        <w:jc w:val="both"/>
        <w:rPr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22/27-5309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Шостак Орині Богданівнідля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Зелена, 179, с. Вовчухи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Шостак Орині Богданівнідля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Зелена, 179, с. Вовчухи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Шостак Орині Богданівні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0,1564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4620983300:21:005:0128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Зелена, 179, с. Вовчухи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Шостак Орині Богданівні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0,1564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4620983300:21:005:0128для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Зелена, 179, с. Вовчухи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Шостак Орині Богданівні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C4A4B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>
            <wp:extent cx="561975" cy="62865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C4A4B" w:rsidRPr="004C155E" w:rsidRDefault="00AC4A4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4523F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4A4B" w:rsidRPr="004C155E" w:rsidRDefault="00AC4A4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C4A4B" w:rsidRPr="008B4C26" w:rsidRDefault="00AC4A4B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B4523F">
        <w:rPr>
          <w:rFonts w:ascii="Century" w:hAnsi="Century"/>
          <w:b/>
          <w:noProof/>
          <w:sz w:val="36"/>
          <w:szCs w:val="36"/>
          <w:lang w:val="uk-UA"/>
        </w:rPr>
        <w:t>22/27-5310</w:t>
      </w:r>
    </w:p>
    <w:p w:rsidR="00AC4A4B" w:rsidRPr="001F59D4" w:rsidRDefault="00AC4A4B" w:rsidP="002C2E00">
      <w:pPr>
        <w:rPr>
          <w:rFonts w:ascii="Century" w:hAnsi="Century"/>
          <w:sz w:val="26"/>
          <w:szCs w:val="26"/>
        </w:rPr>
      </w:pPr>
      <w:r w:rsidRPr="00B4523F">
        <w:rPr>
          <w:rFonts w:ascii="Century" w:hAnsi="Century"/>
          <w:noProof/>
          <w:sz w:val="26"/>
          <w:szCs w:val="26"/>
        </w:rPr>
        <w:t>15 грудня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  <w:t>м. Городок</w:t>
      </w:r>
    </w:p>
    <w:p w:rsidR="00AC4A4B" w:rsidRPr="001F59D4" w:rsidRDefault="00AC4A4B" w:rsidP="00C114FE">
      <w:pPr>
        <w:rPr>
          <w:sz w:val="26"/>
          <w:szCs w:val="26"/>
        </w:rPr>
      </w:pP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Мартинюку Роману Богдановичудля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вул. Підгір'я, 9, м. Городок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Pr="001F59D4" w:rsidRDefault="00AC4A4B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4E1982">
        <w:rPr>
          <w:rFonts w:ascii="Century" w:hAnsi="Century"/>
          <w:sz w:val="26"/>
          <w:szCs w:val="26"/>
          <w:lang w:val="uk-UA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4E1982">
        <w:rPr>
          <w:rFonts w:ascii="Century" w:hAnsi="Century"/>
          <w:sz w:val="26"/>
          <w:szCs w:val="26"/>
          <w:lang w:val="uk-UA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B4523F">
        <w:rPr>
          <w:rFonts w:ascii="Century" w:hAnsi="Century"/>
          <w:noProof/>
          <w:sz w:val="26"/>
          <w:szCs w:val="26"/>
          <w:lang w:val="uk-UA"/>
        </w:rPr>
        <w:t>Мартинюку Роману Богдановичудля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Підгір'я, 9,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="004E1982" w:rsidRPr="004E1982">
        <w:rPr>
          <w:rFonts w:ascii="Century" w:hAnsi="Century"/>
          <w:sz w:val="26"/>
          <w:szCs w:val="26"/>
          <w:lang w:val="uk-UA"/>
        </w:rPr>
        <w:t xml:space="preserve"> </w:t>
      </w:r>
      <w:r w:rsidRPr="00B4523F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AC4A4B" w:rsidRPr="001F59D4" w:rsidRDefault="00AC4A4B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C4A4B" w:rsidRPr="001F59D4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Мартинюку Роману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0,0680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4620910100:29:007:0092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B4523F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Підгір'я, 9,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B4523F">
        <w:rPr>
          <w:rFonts w:ascii="Century" w:hAnsi="Century"/>
          <w:b/>
          <w:noProof/>
          <w:sz w:val="26"/>
          <w:szCs w:val="26"/>
          <w:lang w:val="uk-UA"/>
        </w:rPr>
        <w:t>Мартинюку Роману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B4523F">
        <w:rPr>
          <w:rFonts w:ascii="Century" w:hAnsi="Century"/>
          <w:noProof/>
          <w:sz w:val="26"/>
          <w:szCs w:val="26"/>
          <w:lang w:val="uk-UA"/>
        </w:rPr>
        <w:t>0,0680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B4523F">
        <w:rPr>
          <w:rFonts w:ascii="Century" w:hAnsi="Century"/>
          <w:noProof/>
          <w:sz w:val="26"/>
          <w:szCs w:val="26"/>
          <w:lang w:val="uk-UA"/>
        </w:rPr>
        <w:t>4620910100:29:007:0092для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B4523F">
        <w:rPr>
          <w:rFonts w:ascii="Century" w:hAnsi="Century"/>
          <w:noProof/>
          <w:sz w:val="26"/>
          <w:szCs w:val="26"/>
          <w:lang w:val="uk-UA"/>
        </w:rPr>
        <w:t>вул. Підгір'я, 9,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B4523F">
        <w:rPr>
          <w:rFonts w:ascii="Century" w:hAnsi="Century"/>
          <w:noProof/>
          <w:sz w:val="26"/>
          <w:szCs w:val="26"/>
          <w:lang w:val="uk-UA"/>
        </w:rPr>
        <w:t>Мартинюку Роману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C4A4B" w:rsidRPr="001F59D4" w:rsidRDefault="00AC4A4B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C4A4B" w:rsidRPr="004E1982" w:rsidRDefault="00AC4A4B" w:rsidP="00C114FE">
      <w:pPr>
        <w:rPr>
          <w:sz w:val="26"/>
          <w:szCs w:val="26"/>
          <w:lang w:val="uk-UA"/>
        </w:rPr>
      </w:pPr>
    </w:p>
    <w:p w:rsidR="00AC4A4B" w:rsidRDefault="00AC4A4B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="004E1982">
        <w:rPr>
          <w:rFonts w:ascii="Century" w:hAnsi="Century"/>
          <w:b/>
          <w:sz w:val="26"/>
          <w:szCs w:val="26"/>
          <w:lang w:val="en-US"/>
        </w:rPr>
        <w:t xml:space="preserve">          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  <w:bookmarkStart w:id="0" w:name="_GoBack"/>
      <w:bookmarkEnd w:id="0"/>
    </w:p>
    <w:sectPr w:rsidR="00AC4A4B" w:rsidSect="00AC4A4B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C12" w:rsidRDefault="00432C12" w:rsidP="001854AF">
      <w:r>
        <w:separator/>
      </w:r>
    </w:p>
  </w:endnote>
  <w:endnote w:type="continuationSeparator" w:id="1">
    <w:p w:rsidR="00432C12" w:rsidRDefault="00432C12" w:rsidP="00185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C12" w:rsidRDefault="00432C12" w:rsidP="001854AF">
      <w:r>
        <w:separator/>
      </w:r>
    </w:p>
  </w:footnote>
  <w:footnote w:type="continuationSeparator" w:id="1">
    <w:p w:rsidR="00432C12" w:rsidRDefault="00432C12" w:rsidP="001854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44826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4826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4EF4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2C12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5588"/>
    <w:rsid w:val="004A65D3"/>
    <w:rsid w:val="004B0CD4"/>
    <w:rsid w:val="004B2F62"/>
    <w:rsid w:val="004B3832"/>
    <w:rsid w:val="004B56F0"/>
    <w:rsid w:val="004B7848"/>
    <w:rsid w:val="004C155E"/>
    <w:rsid w:val="004D22DE"/>
    <w:rsid w:val="004E1982"/>
    <w:rsid w:val="004E1AF9"/>
    <w:rsid w:val="004E466D"/>
    <w:rsid w:val="004F1937"/>
    <w:rsid w:val="00500796"/>
    <w:rsid w:val="00501E88"/>
    <w:rsid w:val="005028CE"/>
    <w:rsid w:val="005074B3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5094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44B5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A0170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C4A4B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27CE3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4886"/>
    <w:rsid w:val="00F86E3A"/>
    <w:rsid w:val="00F93D57"/>
    <w:rsid w:val="00F94594"/>
    <w:rsid w:val="00FC05D5"/>
    <w:rsid w:val="00FC2FDC"/>
    <w:rsid w:val="00FD7A08"/>
    <w:rsid w:val="00FE5ECF"/>
    <w:rsid w:val="00FF1197"/>
    <w:rsid w:val="00FF5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17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4E19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1982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Stavovyi%20Andriy%20Ryslanivich\.Stavovyi%20&#1056;&#1086;&#1073;&#1086;&#1090;&#1072;\&#1053;&#1072;&#1089;&#1090;&#1088;&#1086;&#1102;&#1074;&#1072;&#1085;&#1110;%20&#1096;&#1072;&#1073;&#1083;&#1086;&#1085;&#1080;%20Office\!%20&#1053;&#1054;&#1042;&#1030;\&#1064;&#1040;&#1041;&#1051;&#1054;&#1053;%202.0%20-%20&#1055;&#1088;&#1086;%20&#1079;&#1072;&#1090;&#1074;&#1077;&#1088;&#1076;&#1078;&#1077;&#1085;&#1085;&#1103;%20&#1090;&#1077;&#1093;&#1085;&#1110;&#1095;&#1085;&#1086;&#1111;%20&#1076;&#1086;&#1082;&#1091;&#1084;&#1077;&#1085;&#1090;&#1072;&#1094;&#1110;&#1111;_1%20&#1076;&#1110;&#1083;&#1103;&#1085;&#1082;&#1072;,%201%20&#1074;&#1083;&#1072;&#1089;&#1085;&#1080;&#1082;%20&#1054;&#1046;&#1041;.dotm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2.0 - Про затвердження технічної документації_1 ділянка, 1 власник ОЖБ</Template>
  <TotalTime>11</TotalTime>
  <Pages>35</Pages>
  <Words>51396</Words>
  <Characters>29297</Characters>
  <Application>Microsoft Office Word</Application>
  <DocSecurity>0</DocSecurity>
  <Lines>244</Lines>
  <Paragraphs>161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1</cp:lastModifiedBy>
  <cp:revision>2</cp:revision>
  <dcterms:created xsi:type="dcterms:W3CDTF">2022-12-15T12:35:00Z</dcterms:created>
  <dcterms:modified xsi:type="dcterms:W3CDTF">2008-12-31T22:46:00Z</dcterms:modified>
</cp:coreProperties>
</file>